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0CBFFF" w14:textId="1F3CF8C3" w:rsidR="4594F0DC" w:rsidRDefault="4594F0DC" w:rsidP="29393B90">
      <w:pPr>
        <w:rPr>
          <w:rFonts w:ascii="Calibri" w:eastAsia="Calibri" w:hAnsi="Calibri" w:cs="Calibri"/>
          <w:color w:val="000000" w:themeColor="text1"/>
        </w:rPr>
      </w:pPr>
      <w:r w:rsidRPr="29393B90">
        <w:rPr>
          <w:rFonts w:ascii="Calibri" w:eastAsia="Calibri" w:hAnsi="Calibri" w:cs="Calibri"/>
          <w:b/>
          <w:bCs/>
          <w:color w:val="000000" w:themeColor="text1"/>
        </w:rPr>
        <w:t>Annex AP-2. ACREDITACIÓ I DESIGNACIÓ DELS TÈCNICS</w:t>
      </w:r>
    </w:p>
    <w:p w14:paraId="7D21679D" w14:textId="65645A9E" w:rsidR="4594F0DC" w:rsidRDefault="4594F0DC" w:rsidP="29393B90">
      <w:pPr>
        <w:jc w:val="both"/>
        <w:rPr>
          <w:rFonts w:ascii="Calibri" w:eastAsia="Calibri" w:hAnsi="Calibri" w:cs="Calibri"/>
          <w:color w:val="000000" w:themeColor="text1"/>
        </w:rPr>
      </w:pPr>
      <w:r w:rsidRPr="29393B90">
        <w:rPr>
          <w:rFonts w:ascii="Calibri" w:eastAsia="Calibri" w:hAnsi="Calibri" w:cs="Calibri"/>
          <w:color w:val="000000" w:themeColor="text1"/>
        </w:rPr>
        <w:t xml:space="preserve">El </w:t>
      </w:r>
      <w:proofErr w:type="spellStart"/>
      <w:r w:rsidRPr="29393B90">
        <w:rPr>
          <w:rFonts w:ascii="Calibri" w:eastAsia="Calibri" w:hAnsi="Calibri" w:cs="Calibri"/>
          <w:color w:val="000000" w:themeColor="text1"/>
        </w:rPr>
        <w:t>sotasignant</w:t>
      </w:r>
      <w:proofErr w:type="spellEnd"/>
      <w:r w:rsidRPr="29393B90">
        <w:rPr>
          <w:rFonts w:ascii="Calibri" w:eastAsia="Calibri" w:hAnsi="Calibri" w:cs="Calibri"/>
          <w:color w:val="000000" w:themeColor="text1"/>
        </w:rPr>
        <w:t xml:space="preserve">, </w:t>
      </w:r>
      <w:r>
        <w:tab/>
      </w:r>
      <w:r>
        <w:tab/>
      </w:r>
      <w:r>
        <w:tab/>
      </w:r>
      <w:r>
        <w:tab/>
      </w:r>
      <w:r>
        <w:tab/>
      </w:r>
      <w:r w:rsidRPr="29393B90">
        <w:rPr>
          <w:rFonts w:ascii="Calibri" w:eastAsia="Calibri" w:hAnsi="Calibri" w:cs="Calibri"/>
          <w:color w:val="000000" w:themeColor="text1"/>
          <w:u w:val="single"/>
        </w:rPr>
        <w:t xml:space="preserve">                  </w:t>
      </w:r>
      <w:r w:rsidRPr="29393B90">
        <w:rPr>
          <w:rFonts w:ascii="Calibri" w:eastAsia="Calibri" w:hAnsi="Calibri" w:cs="Calibri"/>
          <w:color w:val="000000" w:themeColor="text1"/>
        </w:rPr>
        <w:t xml:space="preserve">, en qualitat de representant de l’empresa licitadora del servei objecte de la licitació a l’expedient </w:t>
      </w:r>
      <w:proofErr w:type="spellStart"/>
      <w:r w:rsidRPr="29393B90">
        <w:rPr>
          <w:rFonts w:ascii="Calibri" w:eastAsia="Calibri" w:hAnsi="Calibri" w:cs="Calibri"/>
          <w:color w:val="000000" w:themeColor="text1"/>
        </w:rPr>
        <w:t>núm</w:t>
      </w:r>
      <w:proofErr w:type="spellEnd"/>
      <w:r w:rsidRPr="29393B90">
        <w:rPr>
          <w:rFonts w:ascii="Calibri" w:eastAsia="Calibri" w:hAnsi="Calibri" w:cs="Calibri"/>
          <w:color w:val="000000" w:themeColor="text1"/>
        </w:rPr>
        <w:t>:</w:t>
      </w:r>
      <w:r>
        <w:tab/>
      </w:r>
      <w:r>
        <w:tab/>
      </w:r>
      <w:r w:rsidRPr="29393B90">
        <w:rPr>
          <w:rFonts w:ascii="Calibri" w:eastAsia="Calibri" w:hAnsi="Calibri" w:cs="Calibri"/>
          <w:color w:val="000000" w:themeColor="text1"/>
          <w:u w:val="single"/>
        </w:rPr>
        <w:t xml:space="preserve">                      ___ </w:t>
      </w:r>
      <w:r w:rsidRPr="29393B90">
        <w:rPr>
          <w:rFonts w:ascii="Calibri" w:eastAsia="Calibri" w:hAnsi="Calibri" w:cs="Calibri"/>
          <w:color w:val="000000" w:themeColor="text1"/>
        </w:rPr>
        <w:t xml:space="preserve">es compromet a tenir com a </w:t>
      </w:r>
      <w:r w:rsidRPr="29393B90">
        <w:rPr>
          <w:rFonts w:ascii="Calibri" w:eastAsia="Calibri" w:hAnsi="Calibri" w:cs="Calibri"/>
          <w:b/>
          <w:bCs/>
          <w:color w:val="000000" w:themeColor="text1"/>
        </w:rPr>
        <w:t xml:space="preserve">Tècnic principal </w:t>
      </w:r>
      <w:r w:rsidRPr="29393B90">
        <w:rPr>
          <w:rFonts w:ascii="Calibri" w:eastAsia="Calibri" w:hAnsi="Calibri" w:cs="Calibri"/>
          <w:color w:val="000000" w:themeColor="text1"/>
        </w:rPr>
        <w:t>a la persona indicada a continuació:</w:t>
      </w: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830"/>
        <w:gridCol w:w="6645"/>
      </w:tblGrid>
      <w:tr w:rsidR="29393B90" w14:paraId="218F99B0" w14:textId="77777777" w:rsidTr="29393B90">
        <w:trPr>
          <w:trHeight w:val="300"/>
        </w:trPr>
        <w:tc>
          <w:tcPr>
            <w:tcW w:w="1830" w:type="dxa"/>
            <w:tcMar>
              <w:left w:w="105" w:type="dxa"/>
              <w:right w:w="105" w:type="dxa"/>
            </w:tcMar>
          </w:tcPr>
          <w:p w14:paraId="4A76AAA5" w14:textId="1E76CC2B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Nom i Cognoms:</w:t>
            </w:r>
          </w:p>
        </w:tc>
        <w:tc>
          <w:tcPr>
            <w:tcW w:w="6645" w:type="dxa"/>
            <w:tcMar>
              <w:left w:w="105" w:type="dxa"/>
              <w:right w:w="105" w:type="dxa"/>
            </w:tcMar>
          </w:tcPr>
          <w:p w14:paraId="11D89592" w14:textId="76A0B498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03D401DC" w14:textId="77777777" w:rsidTr="29393B90">
        <w:trPr>
          <w:trHeight w:val="300"/>
        </w:trPr>
        <w:tc>
          <w:tcPr>
            <w:tcW w:w="1830" w:type="dxa"/>
            <w:tcMar>
              <w:left w:w="105" w:type="dxa"/>
              <w:right w:w="105" w:type="dxa"/>
            </w:tcMar>
          </w:tcPr>
          <w:p w14:paraId="191E9F87" w14:textId="3D1D323B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NIF:</w:t>
            </w:r>
          </w:p>
        </w:tc>
        <w:tc>
          <w:tcPr>
            <w:tcW w:w="6645" w:type="dxa"/>
            <w:tcMar>
              <w:left w:w="105" w:type="dxa"/>
              <w:right w:w="105" w:type="dxa"/>
            </w:tcMar>
          </w:tcPr>
          <w:p w14:paraId="126E742C" w14:textId="7E852C6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2F71E11A" w14:textId="77777777" w:rsidTr="29393B90">
        <w:trPr>
          <w:trHeight w:val="300"/>
        </w:trPr>
        <w:tc>
          <w:tcPr>
            <w:tcW w:w="1830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2DB64551" w14:textId="4BDE3385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 xml:space="preserve">Titulació / estudis: </w:t>
            </w:r>
          </w:p>
        </w:tc>
        <w:tc>
          <w:tcPr>
            <w:tcW w:w="664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261A9F31" w14:textId="7ADC5DE7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</w:tbl>
    <w:p w14:paraId="605A64F0" w14:textId="49F44ECB" w:rsidR="4594F0DC" w:rsidRDefault="4594F0DC" w:rsidP="29393B90">
      <w:pPr>
        <w:jc w:val="both"/>
        <w:rPr>
          <w:rFonts w:ascii="Calibri" w:eastAsia="Calibri" w:hAnsi="Calibri" w:cs="Calibri"/>
          <w:color w:val="000000" w:themeColor="text1"/>
        </w:rPr>
      </w:pPr>
      <w:r w:rsidRPr="29393B90">
        <w:rPr>
          <w:rFonts w:ascii="Calibri" w:eastAsia="Calibri" w:hAnsi="Calibri" w:cs="Calibri"/>
          <w:color w:val="000000" w:themeColor="text1"/>
        </w:rPr>
        <w:t xml:space="preserve">I declara que aquesta persona ha participat com a </w:t>
      </w:r>
      <w:r w:rsidRPr="29393B90">
        <w:rPr>
          <w:rFonts w:ascii="Calibri" w:eastAsia="Calibri" w:hAnsi="Calibri" w:cs="Calibri"/>
          <w:b/>
          <w:bCs/>
          <w:color w:val="000000" w:themeColor="text1"/>
        </w:rPr>
        <w:t xml:space="preserve">TÈCNIC DE MANTENIMENT </w:t>
      </w:r>
      <w:r w:rsidRPr="29393B90">
        <w:rPr>
          <w:rFonts w:ascii="Calibri" w:eastAsia="Calibri" w:hAnsi="Calibri" w:cs="Calibri"/>
          <w:color w:val="000000" w:themeColor="text1"/>
        </w:rPr>
        <w:t>en els contractes de serveis indicats en el quadre següent durant els darrers 10 anys i d’acord amb la tipologia definida en el punt B.1</w:t>
      </w: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895"/>
        <w:gridCol w:w="917"/>
        <w:gridCol w:w="895"/>
        <w:gridCol w:w="923"/>
        <w:gridCol w:w="930"/>
        <w:gridCol w:w="630"/>
        <w:gridCol w:w="2100"/>
        <w:gridCol w:w="1155"/>
      </w:tblGrid>
      <w:tr w:rsidR="29393B90" w14:paraId="21638A81" w14:textId="77777777" w:rsidTr="29393B90">
        <w:trPr>
          <w:trHeight w:val="300"/>
        </w:trPr>
        <w:tc>
          <w:tcPr>
            <w:tcW w:w="27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1E33FAA" w14:textId="5B0A2F5B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Actuacions en contractes similars (*)</w:t>
            </w:r>
          </w:p>
        </w:tc>
        <w:tc>
          <w:tcPr>
            <w:tcW w:w="915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52CBD82" w14:textId="0F34B0AB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Data inici contracte</w:t>
            </w:r>
          </w:p>
        </w:tc>
        <w:tc>
          <w:tcPr>
            <w:tcW w:w="93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AE0A8A5" w14:textId="47EC3223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Data fi contracte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1528288" w14:textId="07BDF5CA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Part. (**)</w:t>
            </w:r>
          </w:p>
        </w:tc>
        <w:tc>
          <w:tcPr>
            <w:tcW w:w="21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C29AADC" w14:textId="581CDCC0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Contractant</w:t>
            </w:r>
          </w:p>
        </w:tc>
        <w:tc>
          <w:tcPr>
            <w:tcW w:w="115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7FF51F1" w14:textId="4AA54078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Import total</w:t>
            </w:r>
          </w:p>
          <w:p w14:paraId="6CEF60C7" w14:textId="29677D38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(IVA </w:t>
            </w:r>
            <w:proofErr w:type="spellStart"/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exc</w:t>
            </w:r>
            <w:proofErr w:type="spellEnd"/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)</w:t>
            </w:r>
          </w:p>
        </w:tc>
      </w:tr>
      <w:tr w:rsidR="29393B90" w14:paraId="4636F808" w14:textId="77777777" w:rsidTr="29393B90">
        <w:trPr>
          <w:trHeight w:val="300"/>
        </w:trPr>
        <w:tc>
          <w:tcPr>
            <w:tcW w:w="8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37BAF7" w14:textId="5FF0553C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1</w:t>
            </w:r>
          </w:p>
        </w:tc>
        <w:tc>
          <w:tcPr>
            <w:tcW w:w="1812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tcMar>
              <w:left w:w="105" w:type="dxa"/>
              <w:right w:w="105" w:type="dxa"/>
            </w:tcMar>
          </w:tcPr>
          <w:p w14:paraId="1EB754AC" w14:textId="27C17612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top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0A733CF" w14:textId="788160C3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30" w:type="dxa"/>
            <w:tcBorders>
              <w:top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5591F4B" w14:textId="2D25435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90AD58A" w14:textId="1520EFD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CDD730A" w14:textId="55C4AFE6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137AE335" w14:textId="54787C87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71EDFB2D" w14:textId="77777777" w:rsidTr="29393B90">
        <w:trPr>
          <w:trHeight w:val="300"/>
        </w:trPr>
        <w:tc>
          <w:tcPr>
            <w:tcW w:w="895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8FA74E0" w14:textId="7B96EC56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2</w:t>
            </w:r>
          </w:p>
        </w:tc>
        <w:tc>
          <w:tcPr>
            <w:tcW w:w="1812" w:type="dxa"/>
            <w:gridSpan w:val="2"/>
            <w:tcBorders>
              <w:top w:val="single" w:sz="12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7F80D939" w14:textId="400C52DC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F4A9CA9" w14:textId="3F41469F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3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188A836" w14:textId="145CFF2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85619CE" w14:textId="06572EAA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FC584B5" w14:textId="728FB8E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5CC4CB91" w14:textId="27E431E6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36921603" w14:textId="77777777" w:rsidTr="29393B90">
        <w:trPr>
          <w:trHeight w:val="300"/>
        </w:trPr>
        <w:tc>
          <w:tcPr>
            <w:tcW w:w="895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662370E" w14:textId="27E56092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3</w:t>
            </w:r>
          </w:p>
        </w:tc>
        <w:tc>
          <w:tcPr>
            <w:tcW w:w="181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59CF51" w14:textId="0E9B497C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054CADB" w14:textId="09BDB65C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3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25FA8B8" w14:textId="743E294B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4DECF9E" w14:textId="58B8552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FD7F045" w14:textId="07FF5209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51477DF6" w14:textId="7F915A09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3929DFFD" w14:textId="77777777" w:rsidTr="29393B90">
        <w:trPr>
          <w:trHeight w:val="300"/>
        </w:trPr>
        <w:tc>
          <w:tcPr>
            <w:tcW w:w="895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8EE9D5C" w14:textId="58C83E54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4</w:t>
            </w:r>
          </w:p>
        </w:tc>
        <w:tc>
          <w:tcPr>
            <w:tcW w:w="181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5DDFF1BF" w14:textId="2BCFFB94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FD03250" w14:textId="2B7DE8B0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3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194FF18" w14:textId="19A45F07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CA867C8" w14:textId="36EC7AA9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0D5796" w14:textId="55064D94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3AB96E68" w14:textId="5A187E0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0F5C2102" w14:textId="77777777" w:rsidTr="29393B90">
        <w:trPr>
          <w:trHeight w:val="300"/>
        </w:trPr>
        <w:tc>
          <w:tcPr>
            <w:tcW w:w="895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40B84BE" w14:textId="7FFA7ACF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5</w:t>
            </w:r>
          </w:p>
        </w:tc>
        <w:tc>
          <w:tcPr>
            <w:tcW w:w="181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7A02D440" w14:textId="782F0EE6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1A79248" w14:textId="19B80E9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3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DDC63E4" w14:textId="6D35419C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C8EF836" w14:textId="12847456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FBBB7D4" w14:textId="34B0741C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4F5142D4" w14:textId="24BFD9FA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6A20CEB8" w14:textId="77777777" w:rsidTr="29393B90">
        <w:trPr>
          <w:trHeight w:val="300"/>
        </w:trPr>
        <w:tc>
          <w:tcPr>
            <w:tcW w:w="895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A39B92" w14:textId="3C14750F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6</w:t>
            </w:r>
          </w:p>
        </w:tc>
        <w:tc>
          <w:tcPr>
            <w:tcW w:w="181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1CCE0B5D" w14:textId="1D2FDE7B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4417C71" w14:textId="3BA22D7A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3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641E0CA" w14:textId="042A1EDA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DF82DC" w14:textId="0C39364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37206B1" w14:textId="54AF3C39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3E724E66" w14:textId="41268A55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180927FB" w14:textId="77777777" w:rsidTr="29393B90">
        <w:trPr>
          <w:trHeight w:val="300"/>
        </w:trPr>
        <w:tc>
          <w:tcPr>
            <w:tcW w:w="895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7DF4D47" w14:textId="2EF90D03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7</w:t>
            </w:r>
          </w:p>
        </w:tc>
        <w:tc>
          <w:tcPr>
            <w:tcW w:w="181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1733C12" w14:textId="67CF39D1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EFCA0AC" w14:textId="207B8D8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3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D069C97" w14:textId="451DC3D6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FD61E37" w14:textId="47C29736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2BF05A5" w14:textId="3C7ED0A7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68A8A8B0" w14:textId="4AB70AA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7D68911E" w14:textId="77777777" w:rsidTr="29393B90">
        <w:trPr>
          <w:trHeight w:val="300"/>
        </w:trPr>
        <w:tc>
          <w:tcPr>
            <w:tcW w:w="895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50602C5" w14:textId="7D20EEAB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8</w:t>
            </w:r>
          </w:p>
        </w:tc>
        <w:tc>
          <w:tcPr>
            <w:tcW w:w="181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7D883B19" w14:textId="78ACBD01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4B7CE6A" w14:textId="35216DB5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3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07C6E2F" w14:textId="1B84FD80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14B00A2" w14:textId="2D89B38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37C97B1" w14:textId="60BDAFB7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2CCA8867" w14:textId="27D2E8F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7BFF1F3D" w14:textId="77777777" w:rsidTr="29393B90">
        <w:trPr>
          <w:trHeight w:val="300"/>
        </w:trPr>
        <w:tc>
          <w:tcPr>
            <w:tcW w:w="895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D938691" w14:textId="5E003585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9</w:t>
            </w:r>
          </w:p>
        </w:tc>
        <w:tc>
          <w:tcPr>
            <w:tcW w:w="181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6F8E4B6" w14:textId="2B188B43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0D2C253" w14:textId="1BD8FD45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3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24CF4B6" w14:textId="5B123087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0448477" w14:textId="6D14C9DE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7E036B9" w14:textId="10EEC3B5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6F84E2AB" w14:textId="0401E27C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02ACA909" w14:textId="77777777" w:rsidTr="29393B90">
        <w:trPr>
          <w:trHeight w:val="300"/>
        </w:trPr>
        <w:tc>
          <w:tcPr>
            <w:tcW w:w="895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E45C96" w14:textId="7E97D748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10</w:t>
            </w:r>
          </w:p>
        </w:tc>
        <w:tc>
          <w:tcPr>
            <w:tcW w:w="1812" w:type="dxa"/>
            <w:gridSpan w:val="2"/>
            <w:tcBorders>
              <w:left w:val="single" w:sz="6" w:space="0" w:color="auto"/>
              <w:bottom w:val="single" w:sz="12" w:space="0" w:color="auto"/>
            </w:tcBorders>
            <w:tcMar>
              <w:left w:w="105" w:type="dxa"/>
              <w:right w:w="105" w:type="dxa"/>
            </w:tcMar>
          </w:tcPr>
          <w:p w14:paraId="2F219A7A" w14:textId="0E3BCF2D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7D0C88E" w14:textId="71285A41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30" w:type="dxa"/>
            <w:tcBorders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FC6E81" w14:textId="51D8BCC1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C81A8A1" w14:textId="77D4CDE5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85747F8" w14:textId="16BD8C10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65768FD3" w14:textId="7ED32B61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277B47BD" w14:textId="77777777" w:rsidTr="29393B90">
        <w:trPr>
          <w:gridAfter w:val="5"/>
          <w:wAfter w:w="5730" w:type="dxa"/>
          <w:trHeight w:val="300"/>
        </w:trPr>
        <w:tc>
          <w:tcPr>
            <w:tcW w:w="18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44AC9F9" w14:textId="482EDCCA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TOT ACT</w:t>
            </w:r>
          </w:p>
          <w:p w14:paraId="59DE8D99" w14:textId="6C29030C" w:rsidR="29393B90" w:rsidRDefault="29393B90" w:rsidP="29393B90">
            <w:pPr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Numero total d’actuacions acreditades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left w:w="105" w:type="dxa"/>
              <w:right w:w="105" w:type="dxa"/>
            </w:tcMar>
          </w:tcPr>
          <w:p w14:paraId="2B9FEDAB" w14:textId="6DD8A845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</w:tr>
    </w:tbl>
    <w:p w14:paraId="6E6455C7" w14:textId="23FA9496" w:rsidR="4594F0DC" w:rsidRDefault="4594F0DC" w:rsidP="29393B90">
      <w:pPr>
        <w:rPr>
          <w:rFonts w:ascii="Calibri" w:eastAsia="Calibri" w:hAnsi="Calibri" w:cs="Calibri"/>
          <w:color w:val="000000" w:themeColor="text1"/>
          <w:sz w:val="18"/>
          <w:szCs w:val="18"/>
        </w:rPr>
      </w:pPr>
      <w:r w:rsidRPr="29393B90">
        <w:rPr>
          <w:rFonts w:ascii="Calibri" w:eastAsia="Calibri" w:hAnsi="Calibri" w:cs="Calibri"/>
          <w:color w:val="000000" w:themeColor="text1"/>
          <w:sz w:val="18"/>
          <w:szCs w:val="18"/>
        </w:rPr>
        <w:t xml:space="preserve"> (*)   Indicar empresa i tipologia: tipus 1, 2 o 3.</w:t>
      </w:r>
    </w:p>
    <w:p w14:paraId="440CEE51" w14:textId="722CA3BA" w:rsidR="4594F0DC" w:rsidRDefault="4594F0DC" w:rsidP="29393B90">
      <w:pPr>
        <w:jc w:val="both"/>
        <w:rPr>
          <w:rFonts w:ascii="Calibri" w:eastAsia="Calibri" w:hAnsi="Calibri" w:cs="Calibri"/>
          <w:color w:val="000000" w:themeColor="text1"/>
          <w:sz w:val="18"/>
          <w:szCs w:val="18"/>
        </w:rPr>
      </w:pPr>
      <w:r w:rsidRPr="29393B90">
        <w:rPr>
          <w:rFonts w:ascii="Calibri" w:eastAsia="Calibri" w:hAnsi="Calibri" w:cs="Calibri"/>
          <w:color w:val="000000" w:themeColor="text1"/>
          <w:sz w:val="18"/>
          <w:szCs w:val="18"/>
        </w:rPr>
        <w:t>(**) Indicar quants anys dels totals del contracte ha participat com a tècnic principal.</w:t>
      </w:r>
    </w:p>
    <w:p w14:paraId="47BF34BE" w14:textId="558A4516" w:rsidR="29393B90" w:rsidRDefault="29393B90" w:rsidP="29393B90">
      <w:pPr>
        <w:jc w:val="both"/>
        <w:rPr>
          <w:rFonts w:ascii="Calibri" w:eastAsia="Calibri" w:hAnsi="Calibri" w:cs="Calibri"/>
          <w:color w:val="000000" w:themeColor="text1"/>
        </w:rPr>
      </w:pPr>
    </w:p>
    <w:p w14:paraId="02975462" w14:textId="1299D6AB" w:rsidR="4594F0DC" w:rsidRDefault="4594F0DC" w:rsidP="29393B90">
      <w:pPr>
        <w:jc w:val="both"/>
        <w:rPr>
          <w:rFonts w:ascii="Calibri" w:eastAsia="Calibri" w:hAnsi="Calibri" w:cs="Calibri"/>
          <w:color w:val="000000" w:themeColor="text1"/>
        </w:rPr>
      </w:pPr>
      <w:r w:rsidRPr="29393B90">
        <w:rPr>
          <w:rFonts w:ascii="Calibri" w:eastAsia="Calibri" w:hAnsi="Calibri" w:cs="Calibri"/>
          <w:color w:val="000000" w:themeColor="text1"/>
        </w:rPr>
        <w:t>L’acreditació per cadascun dels contractes declarats es farà mitjançant una declaració responsable expedida per la persona responsable del contracte de l’empresa licitadora. Caldrà indicar nom i direcció d’on s’han prestat els serveis i adjuntar-ho a la declaració, juntament amb el CV. Caldrà adjuntar un certificat de bona execució per a cadascun dels serveis indicats.</w:t>
      </w: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4439"/>
        <w:gridCol w:w="4050"/>
      </w:tblGrid>
      <w:tr w:rsidR="29393B90" w14:paraId="54767AEC" w14:textId="77777777" w:rsidTr="29393B90">
        <w:trPr>
          <w:trHeight w:val="300"/>
        </w:trPr>
        <w:tc>
          <w:tcPr>
            <w:tcW w:w="4440" w:type="dxa"/>
            <w:tcMar>
              <w:left w:w="105" w:type="dxa"/>
              <w:right w:w="105" w:type="dxa"/>
            </w:tcMar>
            <w:vAlign w:val="bottom"/>
          </w:tcPr>
          <w:p w14:paraId="3C3F1139" w14:textId="27A7326D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367E39A7" w14:textId="784A5A70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3FAF665D" w14:textId="6826A6B7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14E75F68" w14:textId="2EF7E281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1B8AF86B" w14:textId="5F0FEE05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284CC2A3" w14:textId="16C6A450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643DB349" w14:textId="33E09F06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62C374C3" w14:textId="18D1FE76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</w:rPr>
              <w:t>Signatura del licitador /representant de l’empresa</w:t>
            </w:r>
          </w:p>
        </w:tc>
        <w:tc>
          <w:tcPr>
            <w:tcW w:w="4050" w:type="dxa"/>
            <w:tcMar>
              <w:left w:w="105" w:type="dxa"/>
              <w:right w:w="105" w:type="dxa"/>
            </w:tcMar>
            <w:vAlign w:val="bottom"/>
          </w:tcPr>
          <w:p w14:paraId="657EF2C6" w14:textId="425DEC45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</w:rPr>
              <w:t>Signatura del Tècnic/a Principal</w:t>
            </w:r>
          </w:p>
        </w:tc>
      </w:tr>
      <w:tr w:rsidR="29393B90" w14:paraId="0CED89ED" w14:textId="77777777" w:rsidTr="29393B90">
        <w:trPr>
          <w:trHeight w:val="300"/>
        </w:trPr>
        <w:tc>
          <w:tcPr>
            <w:tcW w:w="4440" w:type="dxa"/>
            <w:tcMar>
              <w:left w:w="105" w:type="dxa"/>
              <w:right w:w="105" w:type="dxa"/>
            </w:tcMar>
          </w:tcPr>
          <w:p w14:paraId="5CA1D5D2" w14:textId="0B93D870" w:rsidR="29393B90" w:rsidRDefault="29393B90" w:rsidP="29393B90">
            <w:pPr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</w:rPr>
              <w:t>Data i lloc:</w:t>
            </w:r>
          </w:p>
          <w:p w14:paraId="5CEB97BB" w14:textId="0451BCE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50" w:type="dxa"/>
            <w:tcMar>
              <w:left w:w="105" w:type="dxa"/>
              <w:right w:w="105" w:type="dxa"/>
            </w:tcMar>
          </w:tcPr>
          <w:p w14:paraId="7F2A8809" w14:textId="5ADB999D" w:rsidR="29393B90" w:rsidRDefault="29393B90" w:rsidP="29393B90">
            <w:pPr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</w:rPr>
              <w:t>Data i lloc:</w:t>
            </w:r>
          </w:p>
        </w:tc>
      </w:tr>
    </w:tbl>
    <w:p w14:paraId="5885EEA4" w14:textId="2CFB1749" w:rsidR="4594F0DC" w:rsidRDefault="4594F0DC" w:rsidP="29393B90">
      <w:pPr>
        <w:rPr>
          <w:rFonts w:ascii="Calibri" w:eastAsia="Calibri" w:hAnsi="Calibri" w:cs="Calibri"/>
          <w:color w:val="000000" w:themeColor="text1"/>
        </w:rPr>
      </w:pPr>
      <w:r w:rsidRPr="29393B90">
        <w:rPr>
          <w:rFonts w:ascii="Calibri" w:eastAsia="Calibri" w:hAnsi="Calibri" w:cs="Calibri"/>
          <w:i/>
          <w:iCs/>
          <w:color w:val="000000" w:themeColor="text1"/>
        </w:rPr>
        <w:t>Aquesta fulla caldrà complimentar-la per a cada operari a disposició del servei</w:t>
      </w:r>
      <w:r w:rsidR="4BA7F2CA" w:rsidRPr="29393B90">
        <w:rPr>
          <w:rFonts w:ascii="Calibri" w:eastAsia="Calibri" w:hAnsi="Calibri" w:cs="Calibri"/>
          <w:i/>
          <w:iCs/>
          <w:color w:val="000000" w:themeColor="text1"/>
        </w:rPr>
        <w:t>.</w:t>
      </w:r>
      <w:bookmarkStart w:id="0" w:name="_GoBack"/>
      <w:bookmarkEnd w:id="0"/>
    </w:p>
    <w:sectPr w:rsidR="4594F0DC" w:rsidSect="00B07164">
      <w:headerReference w:type="default" r:id="rId11"/>
      <w:pgSz w:w="11907" w:h="16840" w:code="9"/>
      <w:pgMar w:top="1418" w:right="1701" w:bottom="1985" w:left="1701" w:header="709" w:footer="618" w:gutter="0"/>
      <w:cols w:space="708"/>
      <w:noEndnote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812AD0D" w16cex:dateUtc="2025-11-25T08:22:09.42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7D4AD5CE" w16cid:durableId="1812AD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78E9E" w14:textId="77777777" w:rsidR="00B07164" w:rsidRDefault="00B07164">
      <w:r>
        <w:separator/>
      </w:r>
    </w:p>
  </w:endnote>
  <w:endnote w:type="continuationSeparator" w:id="0">
    <w:p w14:paraId="3C0395D3" w14:textId="77777777" w:rsidR="00B07164" w:rsidRDefault="00B07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54BC2F" w14:textId="77777777" w:rsidR="00B07164" w:rsidRDefault="00B07164">
      <w:r>
        <w:separator/>
      </w:r>
    </w:p>
  </w:footnote>
  <w:footnote w:type="continuationSeparator" w:id="0">
    <w:p w14:paraId="651E9592" w14:textId="77777777" w:rsidR="00B07164" w:rsidRDefault="00B07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3DE85" w14:textId="76AF40FE" w:rsidR="00B07164" w:rsidRDefault="00B07164" w:rsidP="514E4D8C">
    <w:r>
      <w:rPr>
        <w:noProof/>
        <w:lang w:eastAsia="ca-ES"/>
      </w:rPr>
      <w:drawing>
        <wp:inline distT="0" distB="0" distL="0" distR="0" wp14:anchorId="43DBA167" wp14:editId="3416B191">
          <wp:extent cx="1682642" cy="512108"/>
          <wp:effectExtent l="0" t="0" r="0" b="0"/>
          <wp:docPr id="14" name="Imagen 7510915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2642" cy="5121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1972"/>
    <w:multiLevelType w:val="hybridMultilevel"/>
    <w:tmpl w:val="3006C348"/>
    <w:lvl w:ilvl="0" w:tplc="6A1421D4">
      <w:numFmt w:val="bullet"/>
      <w:lvlText w:val="-"/>
      <w:lvlJc w:val="left"/>
      <w:pPr>
        <w:ind w:left="405" w:hanging="360"/>
      </w:pPr>
      <w:rPr>
        <w:rFonts w:ascii="Calibri Light" w:eastAsia="Times New Roman" w:hAnsi="Calibri Light" w:cs="Arial" w:hint="default"/>
      </w:rPr>
    </w:lvl>
    <w:lvl w:ilvl="1" w:tplc="0C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0A444B8"/>
    <w:multiLevelType w:val="hybridMultilevel"/>
    <w:tmpl w:val="23608FF6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3B44F9"/>
    <w:multiLevelType w:val="hybridMultilevel"/>
    <w:tmpl w:val="3CB4175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47A50"/>
    <w:multiLevelType w:val="hybridMultilevel"/>
    <w:tmpl w:val="29E8EC6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C80254"/>
    <w:multiLevelType w:val="hybridMultilevel"/>
    <w:tmpl w:val="F6223A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55321"/>
    <w:multiLevelType w:val="hybridMultilevel"/>
    <w:tmpl w:val="3628F698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9B04D7"/>
    <w:multiLevelType w:val="hybridMultilevel"/>
    <w:tmpl w:val="233E5D4E"/>
    <w:lvl w:ilvl="0" w:tplc="DA34ABAA">
      <w:start w:val="177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B7A70"/>
    <w:multiLevelType w:val="hybridMultilevel"/>
    <w:tmpl w:val="3628F698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FC7F71"/>
    <w:multiLevelType w:val="hybridMultilevel"/>
    <w:tmpl w:val="AB7409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70F8C"/>
    <w:multiLevelType w:val="multilevel"/>
    <w:tmpl w:val="32B25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5B2502"/>
    <w:multiLevelType w:val="hybridMultilevel"/>
    <w:tmpl w:val="C49048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728DB"/>
    <w:multiLevelType w:val="hybridMultilevel"/>
    <w:tmpl w:val="43E8660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539F2"/>
    <w:multiLevelType w:val="hybridMultilevel"/>
    <w:tmpl w:val="6A801378"/>
    <w:lvl w:ilvl="0" w:tplc="4C4A4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246D1"/>
    <w:multiLevelType w:val="hybridMultilevel"/>
    <w:tmpl w:val="BAF8766C"/>
    <w:lvl w:ilvl="0" w:tplc="6DF274B4">
      <w:start w:val="1"/>
      <w:numFmt w:val="upperLetter"/>
      <w:pStyle w:val="Ttol1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E11A85"/>
    <w:multiLevelType w:val="hybridMultilevel"/>
    <w:tmpl w:val="4F8ACCBA"/>
    <w:lvl w:ilvl="0" w:tplc="A0EC254E">
      <w:start w:val="1"/>
      <w:numFmt w:val="bullet"/>
      <w:lvlText w:val=""/>
      <w:lvlJc w:val="left"/>
      <w:pPr>
        <w:ind w:left="644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27D734E"/>
    <w:multiLevelType w:val="hybridMultilevel"/>
    <w:tmpl w:val="982C3E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B434BC"/>
    <w:multiLevelType w:val="multilevel"/>
    <w:tmpl w:val="9D5A2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1CE11E6"/>
    <w:multiLevelType w:val="hybridMultilevel"/>
    <w:tmpl w:val="BE94DD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FB6E10"/>
    <w:multiLevelType w:val="hybridMultilevel"/>
    <w:tmpl w:val="C396FF9C"/>
    <w:lvl w:ilvl="0" w:tplc="AEFEE21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4B4F70"/>
    <w:multiLevelType w:val="hybridMultilevel"/>
    <w:tmpl w:val="9714728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7724E6"/>
    <w:multiLevelType w:val="hybridMultilevel"/>
    <w:tmpl w:val="AE12993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CB10F8"/>
    <w:multiLevelType w:val="hybridMultilevel"/>
    <w:tmpl w:val="45E6E836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D1A5997"/>
    <w:multiLevelType w:val="hybridMultilevel"/>
    <w:tmpl w:val="7EFCFA00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323CB"/>
    <w:multiLevelType w:val="hybridMultilevel"/>
    <w:tmpl w:val="65EC6D2E"/>
    <w:lvl w:ilvl="0" w:tplc="0403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080DEF"/>
    <w:multiLevelType w:val="hybridMultilevel"/>
    <w:tmpl w:val="8684E62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4A6985"/>
    <w:multiLevelType w:val="hybridMultilevel"/>
    <w:tmpl w:val="FFD422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FF0AEE"/>
    <w:multiLevelType w:val="hybridMultilevel"/>
    <w:tmpl w:val="991C4440"/>
    <w:lvl w:ilvl="0" w:tplc="040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1"/>
  </w:num>
  <w:num w:numId="4">
    <w:abstractNumId w:val="0"/>
  </w:num>
  <w:num w:numId="5">
    <w:abstractNumId w:val="20"/>
  </w:num>
  <w:num w:numId="6">
    <w:abstractNumId w:val="2"/>
  </w:num>
  <w:num w:numId="7">
    <w:abstractNumId w:val="14"/>
  </w:num>
  <w:num w:numId="8">
    <w:abstractNumId w:val="18"/>
  </w:num>
  <w:num w:numId="9">
    <w:abstractNumId w:val="23"/>
  </w:num>
  <w:num w:numId="10">
    <w:abstractNumId w:val="13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7"/>
  </w:num>
  <w:num w:numId="14">
    <w:abstractNumId w:val="25"/>
  </w:num>
  <w:num w:numId="15">
    <w:abstractNumId w:val="16"/>
  </w:num>
  <w:num w:numId="16">
    <w:abstractNumId w:val="9"/>
  </w:num>
  <w:num w:numId="17">
    <w:abstractNumId w:val="15"/>
  </w:num>
  <w:num w:numId="18">
    <w:abstractNumId w:val="8"/>
  </w:num>
  <w:num w:numId="19">
    <w:abstractNumId w:val="6"/>
  </w:num>
  <w:num w:numId="20">
    <w:abstractNumId w:val="24"/>
  </w:num>
  <w:num w:numId="21">
    <w:abstractNumId w:val="11"/>
  </w:num>
  <w:num w:numId="22">
    <w:abstractNumId w:val="12"/>
  </w:num>
  <w:num w:numId="23">
    <w:abstractNumId w:val="22"/>
  </w:num>
  <w:num w:numId="24">
    <w:abstractNumId w:val="7"/>
  </w:num>
  <w:num w:numId="25">
    <w:abstractNumId w:val="10"/>
  </w:num>
  <w:num w:numId="26">
    <w:abstractNumId w:val="4"/>
  </w:num>
  <w:num w:numId="27">
    <w:abstractNumId w:val="26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386"/>
    <w:rsid w:val="00000609"/>
    <w:rsid w:val="00007B75"/>
    <w:rsid w:val="00017D63"/>
    <w:rsid w:val="00027363"/>
    <w:rsid w:val="00044713"/>
    <w:rsid w:val="000501BF"/>
    <w:rsid w:val="0005345E"/>
    <w:rsid w:val="00061B35"/>
    <w:rsid w:val="000671CE"/>
    <w:rsid w:val="00070265"/>
    <w:rsid w:val="00092127"/>
    <w:rsid w:val="000946AA"/>
    <w:rsid w:val="000A455F"/>
    <w:rsid w:val="000A5F14"/>
    <w:rsid w:val="000B0158"/>
    <w:rsid w:val="000B41D0"/>
    <w:rsid w:val="000B49E2"/>
    <w:rsid w:val="000C093F"/>
    <w:rsid w:val="000C4CE9"/>
    <w:rsid w:val="000D26A2"/>
    <w:rsid w:val="000D4B3B"/>
    <w:rsid w:val="000D623C"/>
    <w:rsid w:val="000E2177"/>
    <w:rsid w:val="000E4FA7"/>
    <w:rsid w:val="00101A14"/>
    <w:rsid w:val="00101A9E"/>
    <w:rsid w:val="001272CA"/>
    <w:rsid w:val="00131998"/>
    <w:rsid w:val="00133F8B"/>
    <w:rsid w:val="00144308"/>
    <w:rsid w:val="00145F52"/>
    <w:rsid w:val="001549E8"/>
    <w:rsid w:val="00155479"/>
    <w:rsid w:val="00173C44"/>
    <w:rsid w:val="00193AC9"/>
    <w:rsid w:val="001A016D"/>
    <w:rsid w:val="001A78DD"/>
    <w:rsid w:val="001B29F2"/>
    <w:rsid w:val="001B5C2E"/>
    <w:rsid w:val="001D5846"/>
    <w:rsid w:val="001D7409"/>
    <w:rsid w:val="001E68E2"/>
    <w:rsid w:val="001F68CB"/>
    <w:rsid w:val="00202223"/>
    <w:rsid w:val="002023C9"/>
    <w:rsid w:val="00222704"/>
    <w:rsid w:val="00223311"/>
    <w:rsid w:val="002364CB"/>
    <w:rsid w:val="00241838"/>
    <w:rsid w:val="00242586"/>
    <w:rsid w:val="00250EB3"/>
    <w:rsid w:val="0025569D"/>
    <w:rsid w:val="00260668"/>
    <w:rsid w:val="00266EED"/>
    <w:rsid w:val="002703CF"/>
    <w:rsid w:val="00271A1F"/>
    <w:rsid w:val="00275C08"/>
    <w:rsid w:val="00281F7D"/>
    <w:rsid w:val="00296627"/>
    <w:rsid w:val="00297708"/>
    <w:rsid w:val="002A3DA8"/>
    <w:rsid w:val="002A56F5"/>
    <w:rsid w:val="002A57C7"/>
    <w:rsid w:val="002D1304"/>
    <w:rsid w:val="002F1402"/>
    <w:rsid w:val="00302074"/>
    <w:rsid w:val="003236E4"/>
    <w:rsid w:val="003238C3"/>
    <w:rsid w:val="00325C6B"/>
    <w:rsid w:val="003318E3"/>
    <w:rsid w:val="003429DA"/>
    <w:rsid w:val="003475D5"/>
    <w:rsid w:val="00351307"/>
    <w:rsid w:val="00351A65"/>
    <w:rsid w:val="00365AA2"/>
    <w:rsid w:val="00367824"/>
    <w:rsid w:val="00371246"/>
    <w:rsid w:val="00372579"/>
    <w:rsid w:val="00394930"/>
    <w:rsid w:val="003B557F"/>
    <w:rsid w:val="003B5C12"/>
    <w:rsid w:val="003C1F46"/>
    <w:rsid w:val="003C2059"/>
    <w:rsid w:val="003C4459"/>
    <w:rsid w:val="003C5279"/>
    <w:rsid w:val="003C7CC4"/>
    <w:rsid w:val="003E2217"/>
    <w:rsid w:val="003E2307"/>
    <w:rsid w:val="003E382F"/>
    <w:rsid w:val="003E48FF"/>
    <w:rsid w:val="00402F34"/>
    <w:rsid w:val="00437950"/>
    <w:rsid w:val="004500CB"/>
    <w:rsid w:val="004506C4"/>
    <w:rsid w:val="0045333E"/>
    <w:rsid w:val="0046097C"/>
    <w:rsid w:val="00461186"/>
    <w:rsid w:val="00462853"/>
    <w:rsid w:val="00467383"/>
    <w:rsid w:val="004726ED"/>
    <w:rsid w:val="0047277C"/>
    <w:rsid w:val="00485D71"/>
    <w:rsid w:val="0049192C"/>
    <w:rsid w:val="00495AD7"/>
    <w:rsid w:val="004B3681"/>
    <w:rsid w:val="004C6856"/>
    <w:rsid w:val="004C6F95"/>
    <w:rsid w:val="004D4C43"/>
    <w:rsid w:val="004E04D8"/>
    <w:rsid w:val="004E3EA9"/>
    <w:rsid w:val="004F6019"/>
    <w:rsid w:val="005012E0"/>
    <w:rsid w:val="00503B0A"/>
    <w:rsid w:val="00525BCA"/>
    <w:rsid w:val="00542598"/>
    <w:rsid w:val="00545340"/>
    <w:rsid w:val="00550BD1"/>
    <w:rsid w:val="00553504"/>
    <w:rsid w:val="00560A96"/>
    <w:rsid w:val="00565C9C"/>
    <w:rsid w:val="00567CE6"/>
    <w:rsid w:val="00573DD5"/>
    <w:rsid w:val="00575385"/>
    <w:rsid w:val="00594F26"/>
    <w:rsid w:val="005A4024"/>
    <w:rsid w:val="005B1663"/>
    <w:rsid w:val="005B6D86"/>
    <w:rsid w:val="005C5E99"/>
    <w:rsid w:val="005D5F8C"/>
    <w:rsid w:val="005E06A6"/>
    <w:rsid w:val="005E0718"/>
    <w:rsid w:val="005E1FE7"/>
    <w:rsid w:val="005E42E5"/>
    <w:rsid w:val="005F252F"/>
    <w:rsid w:val="005F4339"/>
    <w:rsid w:val="00601E7C"/>
    <w:rsid w:val="00607859"/>
    <w:rsid w:val="006278C8"/>
    <w:rsid w:val="006424A5"/>
    <w:rsid w:val="00644EB7"/>
    <w:rsid w:val="00652970"/>
    <w:rsid w:val="00671C86"/>
    <w:rsid w:val="00672A10"/>
    <w:rsid w:val="0068476E"/>
    <w:rsid w:val="00692D0A"/>
    <w:rsid w:val="006A1147"/>
    <w:rsid w:val="006A44E2"/>
    <w:rsid w:val="006A7AE8"/>
    <w:rsid w:val="006C149D"/>
    <w:rsid w:val="006E6A56"/>
    <w:rsid w:val="006E75A5"/>
    <w:rsid w:val="006F1413"/>
    <w:rsid w:val="006F483C"/>
    <w:rsid w:val="006F4FBA"/>
    <w:rsid w:val="0070019E"/>
    <w:rsid w:val="00725A54"/>
    <w:rsid w:val="00727593"/>
    <w:rsid w:val="007276BB"/>
    <w:rsid w:val="007306DB"/>
    <w:rsid w:val="00732860"/>
    <w:rsid w:val="0076351B"/>
    <w:rsid w:val="00765D59"/>
    <w:rsid w:val="00770B92"/>
    <w:rsid w:val="00774046"/>
    <w:rsid w:val="007806ED"/>
    <w:rsid w:val="007820D8"/>
    <w:rsid w:val="007871E5"/>
    <w:rsid w:val="00791143"/>
    <w:rsid w:val="007A2BCB"/>
    <w:rsid w:val="007A3BD1"/>
    <w:rsid w:val="007A6299"/>
    <w:rsid w:val="007B105E"/>
    <w:rsid w:val="007B2523"/>
    <w:rsid w:val="007B31E7"/>
    <w:rsid w:val="007C4F89"/>
    <w:rsid w:val="007D1160"/>
    <w:rsid w:val="007D6171"/>
    <w:rsid w:val="007E531C"/>
    <w:rsid w:val="007F08EA"/>
    <w:rsid w:val="007F26D2"/>
    <w:rsid w:val="0081178A"/>
    <w:rsid w:val="008209CA"/>
    <w:rsid w:val="0082255A"/>
    <w:rsid w:val="008233E3"/>
    <w:rsid w:val="00830F49"/>
    <w:rsid w:val="0083675B"/>
    <w:rsid w:val="0084160C"/>
    <w:rsid w:val="00842CD2"/>
    <w:rsid w:val="00845655"/>
    <w:rsid w:val="00845732"/>
    <w:rsid w:val="00855FA9"/>
    <w:rsid w:val="00872286"/>
    <w:rsid w:val="00872C6F"/>
    <w:rsid w:val="00886B2B"/>
    <w:rsid w:val="008960A1"/>
    <w:rsid w:val="008B09A0"/>
    <w:rsid w:val="008B0FC1"/>
    <w:rsid w:val="008B173B"/>
    <w:rsid w:val="008B3C5F"/>
    <w:rsid w:val="008C44D9"/>
    <w:rsid w:val="008C4C17"/>
    <w:rsid w:val="008F6758"/>
    <w:rsid w:val="0090190A"/>
    <w:rsid w:val="00905CD9"/>
    <w:rsid w:val="00921CDC"/>
    <w:rsid w:val="00925C02"/>
    <w:rsid w:val="00932515"/>
    <w:rsid w:val="0094148E"/>
    <w:rsid w:val="009419E8"/>
    <w:rsid w:val="00957B32"/>
    <w:rsid w:val="00970055"/>
    <w:rsid w:val="00976310"/>
    <w:rsid w:val="00977D2F"/>
    <w:rsid w:val="0099587D"/>
    <w:rsid w:val="009A163C"/>
    <w:rsid w:val="009B65FA"/>
    <w:rsid w:val="009C5DD7"/>
    <w:rsid w:val="009C6BAC"/>
    <w:rsid w:val="009E01D2"/>
    <w:rsid w:val="009E2174"/>
    <w:rsid w:val="009F4EE9"/>
    <w:rsid w:val="009F68DB"/>
    <w:rsid w:val="009F6A69"/>
    <w:rsid w:val="00A03E96"/>
    <w:rsid w:val="00A0447E"/>
    <w:rsid w:val="00A12FAA"/>
    <w:rsid w:val="00A13032"/>
    <w:rsid w:val="00A153D8"/>
    <w:rsid w:val="00A15D4A"/>
    <w:rsid w:val="00A21D1C"/>
    <w:rsid w:val="00A22750"/>
    <w:rsid w:val="00A241D7"/>
    <w:rsid w:val="00A31387"/>
    <w:rsid w:val="00A3660A"/>
    <w:rsid w:val="00A44C08"/>
    <w:rsid w:val="00A5544D"/>
    <w:rsid w:val="00A56FAF"/>
    <w:rsid w:val="00A60173"/>
    <w:rsid w:val="00A60388"/>
    <w:rsid w:val="00A61496"/>
    <w:rsid w:val="00A614E3"/>
    <w:rsid w:val="00A61B77"/>
    <w:rsid w:val="00A6425A"/>
    <w:rsid w:val="00A6482F"/>
    <w:rsid w:val="00A73AAF"/>
    <w:rsid w:val="00A80B00"/>
    <w:rsid w:val="00A879D3"/>
    <w:rsid w:val="00A939B0"/>
    <w:rsid w:val="00A95C97"/>
    <w:rsid w:val="00AA31EF"/>
    <w:rsid w:val="00AA61A8"/>
    <w:rsid w:val="00AB627F"/>
    <w:rsid w:val="00AC7279"/>
    <w:rsid w:val="00AD5C4F"/>
    <w:rsid w:val="00AE5F29"/>
    <w:rsid w:val="00B04743"/>
    <w:rsid w:val="00B07164"/>
    <w:rsid w:val="00B22518"/>
    <w:rsid w:val="00B300C5"/>
    <w:rsid w:val="00B3103A"/>
    <w:rsid w:val="00B31FFD"/>
    <w:rsid w:val="00B42818"/>
    <w:rsid w:val="00B458C5"/>
    <w:rsid w:val="00B55732"/>
    <w:rsid w:val="00B561B0"/>
    <w:rsid w:val="00B62392"/>
    <w:rsid w:val="00B655E2"/>
    <w:rsid w:val="00B66C87"/>
    <w:rsid w:val="00B74950"/>
    <w:rsid w:val="00B81F07"/>
    <w:rsid w:val="00B83587"/>
    <w:rsid w:val="00B963C3"/>
    <w:rsid w:val="00BB08D8"/>
    <w:rsid w:val="00BC1CB7"/>
    <w:rsid w:val="00BD092C"/>
    <w:rsid w:val="00BD0AFD"/>
    <w:rsid w:val="00BD40A7"/>
    <w:rsid w:val="00BE3918"/>
    <w:rsid w:val="00BE6D82"/>
    <w:rsid w:val="00BE73BF"/>
    <w:rsid w:val="00C1193F"/>
    <w:rsid w:val="00C20777"/>
    <w:rsid w:val="00C2643C"/>
    <w:rsid w:val="00C35583"/>
    <w:rsid w:val="00C369AF"/>
    <w:rsid w:val="00C40199"/>
    <w:rsid w:val="00C5008D"/>
    <w:rsid w:val="00C54425"/>
    <w:rsid w:val="00C5608A"/>
    <w:rsid w:val="00C65145"/>
    <w:rsid w:val="00C81A84"/>
    <w:rsid w:val="00C81CC2"/>
    <w:rsid w:val="00C90F59"/>
    <w:rsid w:val="00CA4981"/>
    <w:rsid w:val="00CC02CB"/>
    <w:rsid w:val="00CC0D6B"/>
    <w:rsid w:val="00CC7292"/>
    <w:rsid w:val="00CD0394"/>
    <w:rsid w:val="00CF7349"/>
    <w:rsid w:val="00CF7A69"/>
    <w:rsid w:val="00D0462D"/>
    <w:rsid w:val="00D07D80"/>
    <w:rsid w:val="00D12F95"/>
    <w:rsid w:val="00D22A22"/>
    <w:rsid w:val="00D32317"/>
    <w:rsid w:val="00D63728"/>
    <w:rsid w:val="00D74FB8"/>
    <w:rsid w:val="00D93631"/>
    <w:rsid w:val="00D959F3"/>
    <w:rsid w:val="00DA6A54"/>
    <w:rsid w:val="00DA7099"/>
    <w:rsid w:val="00DB125E"/>
    <w:rsid w:val="00DB71FF"/>
    <w:rsid w:val="00DC2CE2"/>
    <w:rsid w:val="00DD08DB"/>
    <w:rsid w:val="00DE03B6"/>
    <w:rsid w:val="00DE4A6F"/>
    <w:rsid w:val="00DF3125"/>
    <w:rsid w:val="00DF45C8"/>
    <w:rsid w:val="00E072E7"/>
    <w:rsid w:val="00E07E7C"/>
    <w:rsid w:val="00E17582"/>
    <w:rsid w:val="00E54164"/>
    <w:rsid w:val="00E555AD"/>
    <w:rsid w:val="00E64633"/>
    <w:rsid w:val="00E6513D"/>
    <w:rsid w:val="00E779B3"/>
    <w:rsid w:val="00E77D39"/>
    <w:rsid w:val="00E927CA"/>
    <w:rsid w:val="00E94AB8"/>
    <w:rsid w:val="00E97274"/>
    <w:rsid w:val="00EA28B0"/>
    <w:rsid w:val="00EA2BFC"/>
    <w:rsid w:val="00EA2E9C"/>
    <w:rsid w:val="00EA7475"/>
    <w:rsid w:val="00EB5FCD"/>
    <w:rsid w:val="00EB62DD"/>
    <w:rsid w:val="00EC282F"/>
    <w:rsid w:val="00EC2ED5"/>
    <w:rsid w:val="00EC53E8"/>
    <w:rsid w:val="00EC63AC"/>
    <w:rsid w:val="00EE3179"/>
    <w:rsid w:val="00F25386"/>
    <w:rsid w:val="00F3031C"/>
    <w:rsid w:val="00F53541"/>
    <w:rsid w:val="00F57AD2"/>
    <w:rsid w:val="00F61D02"/>
    <w:rsid w:val="00F73105"/>
    <w:rsid w:val="00F82CE6"/>
    <w:rsid w:val="00F85B23"/>
    <w:rsid w:val="00FA182B"/>
    <w:rsid w:val="00FB5366"/>
    <w:rsid w:val="00FC35A9"/>
    <w:rsid w:val="00FC725B"/>
    <w:rsid w:val="00FD6228"/>
    <w:rsid w:val="00FD6273"/>
    <w:rsid w:val="00FE5A52"/>
    <w:rsid w:val="00FF0156"/>
    <w:rsid w:val="00FF07CD"/>
    <w:rsid w:val="01A44ADF"/>
    <w:rsid w:val="01ADEB73"/>
    <w:rsid w:val="01E0E65F"/>
    <w:rsid w:val="03A93D14"/>
    <w:rsid w:val="03ACDB4E"/>
    <w:rsid w:val="03F93257"/>
    <w:rsid w:val="0427A573"/>
    <w:rsid w:val="04EA5290"/>
    <w:rsid w:val="05F9AB35"/>
    <w:rsid w:val="074D3F52"/>
    <w:rsid w:val="0B31E204"/>
    <w:rsid w:val="0E5398B8"/>
    <w:rsid w:val="0E9E7696"/>
    <w:rsid w:val="10828420"/>
    <w:rsid w:val="11CE5AD0"/>
    <w:rsid w:val="128FD24F"/>
    <w:rsid w:val="1315084C"/>
    <w:rsid w:val="13756849"/>
    <w:rsid w:val="144D51BE"/>
    <w:rsid w:val="16E6D182"/>
    <w:rsid w:val="174E3239"/>
    <w:rsid w:val="1929EEB6"/>
    <w:rsid w:val="1B2A1321"/>
    <w:rsid w:val="1B67EC62"/>
    <w:rsid w:val="1C69CC7A"/>
    <w:rsid w:val="1DA51CA9"/>
    <w:rsid w:val="1E1AC345"/>
    <w:rsid w:val="1F080931"/>
    <w:rsid w:val="212B2132"/>
    <w:rsid w:val="21920DBD"/>
    <w:rsid w:val="22943985"/>
    <w:rsid w:val="23A9F87F"/>
    <w:rsid w:val="244FC37B"/>
    <w:rsid w:val="2553C7BD"/>
    <w:rsid w:val="25DE6201"/>
    <w:rsid w:val="2670CDD2"/>
    <w:rsid w:val="269C85FE"/>
    <w:rsid w:val="27D2488F"/>
    <w:rsid w:val="2897803F"/>
    <w:rsid w:val="289912DC"/>
    <w:rsid w:val="29393B90"/>
    <w:rsid w:val="2AB46F74"/>
    <w:rsid w:val="2BD993AA"/>
    <w:rsid w:val="2DC44E70"/>
    <w:rsid w:val="2E442647"/>
    <w:rsid w:val="2F415B28"/>
    <w:rsid w:val="32549B72"/>
    <w:rsid w:val="32C7864C"/>
    <w:rsid w:val="332114CD"/>
    <w:rsid w:val="33BE4BE9"/>
    <w:rsid w:val="34010874"/>
    <w:rsid w:val="34AA56B2"/>
    <w:rsid w:val="355B7654"/>
    <w:rsid w:val="35BA9345"/>
    <w:rsid w:val="35D4FF3B"/>
    <w:rsid w:val="35EB2A8B"/>
    <w:rsid w:val="360ED6A3"/>
    <w:rsid w:val="36234759"/>
    <w:rsid w:val="382D83B7"/>
    <w:rsid w:val="3915D303"/>
    <w:rsid w:val="396DDD43"/>
    <w:rsid w:val="3A025D8A"/>
    <w:rsid w:val="3AB5BDAF"/>
    <w:rsid w:val="3CDC7D3F"/>
    <w:rsid w:val="3D5CE7F4"/>
    <w:rsid w:val="3E5AA4A1"/>
    <w:rsid w:val="3E76C39F"/>
    <w:rsid w:val="3E7FD5D3"/>
    <w:rsid w:val="3EA6FC45"/>
    <w:rsid w:val="3F4B8D6E"/>
    <w:rsid w:val="4154934B"/>
    <w:rsid w:val="4256CEEA"/>
    <w:rsid w:val="43EBF1CC"/>
    <w:rsid w:val="4594F0DC"/>
    <w:rsid w:val="47209667"/>
    <w:rsid w:val="47E7968F"/>
    <w:rsid w:val="48446FCF"/>
    <w:rsid w:val="488CA2A7"/>
    <w:rsid w:val="4928E669"/>
    <w:rsid w:val="4A07F0B0"/>
    <w:rsid w:val="4AAE20EE"/>
    <w:rsid w:val="4BA7F2CA"/>
    <w:rsid w:val="4D0A458D"/>
    <w:rsid w:val="4D13D5CE"/>
    <w:rsid w:val="4D853FFC"/>
    <w:rsid w:val="4EB2B82A"/>
    <w:rsid w:val="4ED31E99"/>
    <w:rsid w:val="4F0F14A3"/>
    <w:rsid w:val="4F8E2A99"/>
    <w:rsid w:val="5038ABC0"/>
    <w:rsid w:val="509BFAFE"/>
    <w:rsid w:val="50F9591B"/>
    <w:rsid w:val="514E4D8C"/>
    <w:rsid w:val="51B54874"/>
    <w:rsid w:val="51C8E660"/>
    <w:rsid w:val="53421581"/>
    <w:rsid w:val="5344EF91"/>
    <w:rsid w:val="54151940"/>
    <w:rsid w:val="5581D618"/>
    <w:rsid w:val="55C80531"/>
    <w:rsid w:val="56F54334"/>
    <w:rsid w:val="5857DDF8"/>
    <w:rsid w:val="5A1A8F0D"/>
    <w:rsid w:val="5A205D6F"/>
    <w:rsid w:val="5AA50951"/>
    <w:rsid w:val="5C1E403B"/>
    <w:rsid w:val="5C300E5B"/>
    <w:rsid w:val="5C760FCC"/>
    <w:rsid w:val="5CAF77B6"/>
    <w:rsid w:val="5D7C998A"/>
    <w:rsid w:val="5D8698DC"/>
    <w:rsid w:val="5EAFB554"/>
    <w:rsid w:val="5F7695EF"/>
    <w:rsid w:val="5FA1C83F"/>
    <w:rsid w:val="611B5595"/>
    <w:rsid w:val="6209EC76"/>
    <w:rsid w:val="62B9A3F9"/>
    <w:rsid w:val="6349D851"/>
    <w:rsid w:val="63F91107"/>
    <w:rsid w:val="645AC51E"/>
    <w:rsid w:val="64AC234D"/>
    <w:rsid w:val="650D4A84"/>
    <w:rsid w:val="66C61022"/>
    <w:rsid w:val="67549359"/>
    <w:rsid w:val="6765500D"/>
    <w:rsid w:val="6959555C"/>
    <w:rsid w:val="6AAF1C40"/>
    <w:rsid w:val="6AFB30DF"/>
    <w:rsid w:val="6B22B8CD"/>
    <w:rsid w:val="6C6D8335"/>
    <w:rsid w:val="6C8EE243"/>
    <w:rsid w:val="6D1FC500"/>
    <w:rsid w:val="6DF3EE48"/>
    <w:rsid w:val="6F10F339"/>
    <w:rsid w:val="6FA9FBAE"/>
    <w:rsid w:val="7045ED5A"/>
    <w:rsid w:val="71F3B9F3"/>
    <w:rsid w:val="73DA52A1"/>
    <w:rsid w:val="74F5AEE9"/>
    <w:rsid w:val="759EE0DC"/>
    <w:rsid w:val="75CA924D"/>
    <w:rsid w:val="762D86B7"/>
    <w:rsid w:val="768A7C39"/>
    <w:rsid w:val="76A3EC87"/>
    <w:rsid w:val="77948249"/>
    <w:rsid w:val="784E2C1C"/>
    <w:rsid w:val="79D63AF7"/>
    <w:rsid w:val="7B7DDC0D"/>
    <w:rsid w:val="7E231682"/>
    <w:rsid w:val="7F5A8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5493534B"/>
  <w15:docId w15:val="{1758F2D4-F4D8-45B0-83C5-2743A46AF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A9E"/>
    <w:rPr>
      <w:lang w:eastAsia="es-ES"/>
    </w:rPr>
  </w:style>
  <w:style w:type="paragraph" w:styleId="Ttol1">
    <w:name w:val="heading 1"/>
    <w:basedOn w:val="Pargrafdellista"/>
    <w:next w:val="Normal"/>
    <w:link w:val="Ttol1Car"/>
    <w:qFormat/>
    <w:rsid w:val="000C093F"/>
    <w:pPr>
      <w:numPr>
        <w:numId w:val="10"/>
      </w:numPr>
      <w:jc w:val="both"/>
      <w:outlineLvl w:val="0"/>
    </w:pPr>
    <w:rPr>
      <w:rFonts w:asciiTheme="minorHAnsi" w:hAnsiTheme="minorHAnsi"/>
      <w:b/>
      <w:sz w:val="22"/>
    </w:rPr>
  </w:style>
  <w:style w:type="paragraph" w:styleId="Ttol2">
    <w:name w:val="heading 2"/>
    <w:basedOn w:val="Normal"/>
    <w:next w:val="Normal"/>
    <w:link w:val="Ttol2Car"/>
    <w:unhideWhenUsed/>
    <w:qFormat/>
    <w:rsid w:val="000C093F"/>
    <w:pPr>
      <w:jc w:val="both"/>
      <w:outlineLvl w:val="1"/>
    </w:pPr>
    <w:rPr>
      <w:rFonts w:asciiTheme="minorHAnsi" w:hAnsiTheme="minorHAnsi"/>
      <w:b/>
      <w:sz w:val="22"/>
    </w:rPr>
  </w:style>
  <w:style w:type="paragraph" w:styleId="Ttol3">
    <w:name w:val="heading 3"/>
    <w:basedOn w:val="Normal"/>
    <w:next w:val="Normal"/>
    <w:link w:val="Ttol3Car"/>
    <w:unhideWhenUsed/>
    <w:qFormat/>
    <w:rsid w:val="000C093F"/>
    <w:pPr>
      <w:ind w:left="708"/>
      <w:jc w:val="both"/>
      <w:outlineLvl w:val="2"/>
    </w:pPr>
    <w:rPr>
      <w:rFonts w:asciiTheme="minorHAnsi" w:hAnsiTheme="minorHAnsi"/>
      <w:sz w:val="22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tol">
    <w:name w:val="Title"/>
    <w:basedOn w:val="Normal"/>
    <w:qFormat/>
    <w:pPr>
      <w:keepLines/>
      <w:pBdr>
        <w:bottom w:val="single" w:sz="12" w:space="2" w:color="auto"/>
      </w:pBdr>
    </w:pPr>
    <w:rPr>
      <w:rFonts w:ascii="Helvetica" w:hAnsi="Helvetica"/>
      <w:b/>
      <w:snapToGrid w:val="0"/>
      <w:sz w:val="24"/>
      <w:lang w:val="en-US"/>
    </w:rPr>
  </w:style>
  <w:style w:type="paragraph" w:customStyle="1" w:styleId="Subttol1">
    <w:name w:val="Subtítol 1"/>
    <w:basedOn w:val="Normal"/>
    <w:rPr>
      <w:rFonts w:ascii="Helvetica" w:hAnsi="Helvetica"/>
      <w:b/>
      <w:snapToGrid w:val="0"/>
      <w:lang w:val="en-US"/>
    </w:rPr>
  </w:style>
  <w:style w:type="paragraph" w:customStyle="1" w:styleId="Estndar">
    <w:name w:val="Estándar"/>
    <w:basedOn w:val="Normal"/>
    <w:pPr>
      <w:jc w:val="both"/>
    </w:pPr>
    <w:rPr>
      <w:rFonts w:ascii="Helvetica" w:hAnsi="Helvetica"/>
      <w:snapToGrid w:val="0"/>
      <w:lang w:val="en-US"/>
    </w:rPr>
  </w:style>
  <w:style w:type="paragraph" w:styleId="Capalera">
    <w:name w:val="header"/>
    <w:basedOn w:val="Normal"/>
    <w:pPr>
      <w:tabs>
        <w:tab w:val="center" w:pos="4252"/>
        <w:tab w:val="right" w:pos="8504"/>
      </w:tabs>
    </w:pPr>
  </w:style>
  <w:style w:type="paragraph" w:styleId="Peu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Nria12">
    <w:name w:val="Núria 12"/>
    <w:basedOn w:val="Capalera"/>
    <w:pPr>
      <w:tabs>
        <w:tab w:val="left" w:pos="993"/>
      </w:tabs>
    </w:pPr>
    <w:rPr>
      <w:rFonts w:ascii="Arial" w:hAnsi="Arial"/>
      <w:sz w:val="24"/>
    </w:rPr>
  </w:style>
  <w:style w:type="table" w:styleId="Taulaambquadrcula">
    <w:name w:val="Table Grid"/>
    <w:basedOn w:val="Taulanormal"/>
    <w:rsid w:val="00B31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deglobus">
    <w:name w:val="Balloon Text"/>
    <w:basedOn w:val="Normal"/>
    <w:link w:val="TextdeglobusCar"/>
    <w:rsid w:val="00970055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rsid w:val="00970055"/>
    <w:rPr>
      <w:rFonts w:ascii="Tahoma" w:hAnsi="Tahoma" w:cs="Tahoma"/>
      <w:sz w:val="16"/>
      <w:szCs w:val="16"/>
      <w:lang w:eastAsia="es-ES"/>
    </w:rPr>
  </w:style>
  <w:style w:type="character" w:styleId="Enlla">
    <w:name w:val="Hyperlink"/>
    <w:rsid w:val="001549E8"/>
    <w:rPr>
      <w:rFonts w:ascii="Times New Roman" w:hAnsi="Times New Roman" w:cs="Times New Roman" w:hint="default"/>
      <w:color w:val="0000FF"/>
      <w:u w:val="single"/>
    </w:rPr>
  </w:style>
  <w:style w:type="paragraph" w:styleId="Textindependent">
    <w:name w:val="Body Text"/>
    <w:basedOn w:val="Normal"/>
    <w:link w:val="TextindependentCar"/>
    <w:qFormat/>
    <w:rsid w:val="00242586"/>
    <w:pPr>
      <w:jc w:val="both"/>
    </w:pPr>
    <w:rPr>
      <w:rFonts w:ascii="Arial" w:hAnsi="Arial" w:cs="Arial"/>
      <w:b/>
      <w:bCs/>
      <w:sz w:val="22"/>
      <w:szCs w:val="24"/>
    </w:rPr>
  </w:style>
  <w:style w:type="character" w:customStyle="1" w:styleId="TextindependentCar">
    <w:name w:val="Text independent Car"/>
    <w:link w:val="Textindependent"/>
    <w:rsid w:val="00242586"/>
    <w:rPr>
      <w:rFonts w:ascii="Arial" w:hAnsi="Arial" w:cs="Arial"/>
      <w:b/>
      <w:bCs/>
      <w:sz w:val="22"/>
      <w:szCs w:val="24"/>
      <w:lang w:eastAsia="es-ES"/>
    </w:rPr>
  </w:style>
  <w:style w:type="character" w:styleId="Textdelcontenidor">
    <w:name w:val="Placeholder Text"/>
    <w:basedOn w:val="Tipusdelletraperdefectedelpargraf"/>
    <w:uiPriority w:val="99"/>
    <w:semiHidden/>
    <w:rsid w:val="000946AA"/>
    <w:rPr>
      <w:color w:val="808080"/>
    </w:rPr>
  </w:style>
  <w:style w:type="paragraph" w:customStyle="1" w:styleId="Pa11">
    <w:name w:val="Pa11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9">
    <w:name w:val="Pa9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8">
    <w:name w:val="Pa8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styleId="Refernciadecomentari">
    <w:name w:val="annotation reference"/>
    <w:basedOn w:val="Tipusdelletraperdefectedelpargraf"/>
    <w:rsid w:val="00B300C5"/>
    <w:rPr>
      <w:sz w:val="16"/>
      <w:szCs w:val="16"/>
    </w:rPr>
  </w:style>
  <w:style w:type="paragraph" w:styleId="Textdecomentari">
    <w:name w:val="annotation text"/>
    <w:basedOn w:val="Normal"/>
    <w:link w:val="TextdecomentariCar"/>
    <w:rsid w:val="00B300C5"/>
  </w:style>
  <w:style w:type="character" w:customStyle="1" w:styleId="TextdecomentariCar">
    <w:name w:val="Text de comentari Car"/>
    <w:basedOn w:val="Tipusdelletraperdefectedelpargraf"/>
    <w:link w:val="Textdecomentari"/>
    <w:rsid w:val="00B300C5"/>
    <w:rPr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872C6F"/>
    <w:pPr>
      <w:ind w:left="720"/>
      <w:contextualSpacing/>
    </w:pPr>
  </w:style>
  <w:style w:type="paragraph" w:styleId="Textdenotaapeudepgina">
    <w:name w:val="footnote text"/>
    <w:basedOn w:val="Normal"/>
    <w:link w:val="TextdenotaapeudepginaCar"/>
    <w:uiPriority w:val="99"/>
    <w:unhideWhenUsed/>
    <w:rsid w:val="007276BB"/>
    <w:rPr>
      <w:rFonts w:asciiTheme="minorHAnsi" w:eastAsiaTheme="minorHAnsi" w:hAnsiTheme="minorHAnsi" w:cstheme="minorBidi"/>
      <w:lang w:val="es-ES" w:eastAsia="en-US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uiPriority w:val="99"/>
    <w:rsid w:val="007276BB"/>
    <w:rPr>
      <w:rFonts w:asciiTheme="minorHAnsi" w:eastAsiaTheme="minorHAnsi" w:hAnsiTheme="minorHAnsi" w:cstheme="minorBidi"/>
      <w:lang w:val="es-ES" w:eastAsia="en-US"/>
    </w:rPr>
  </w:style>
  <w:style w:type="character" w:styleId="Refernciadenotaapeudepgina">
    <w:name w:val="footnote reference"/>
    <w:basedOn w:val="Tipusdelletraperdefectedelpargraf"/>
    <w:uiPriority w:val="99"/>
    <w:unhideWhenUsed/>
    <w:rsid w:val="007276BB"/>
    <w:rPr>
      <w:vertAlign w:val="superscript"/>
    </w:rPr>
  </w:style>
  <w:style w:type="table" w:customStyle="1" w:styleId="Taulaambquadrcula1">
    <w:name w:val="Taula amb quadrícula1"/>
    <w:basedOn w:val="Taulanormal"/>
    <w:uiPriority w:val="39"/>
    <w:rsid w:val="007276BB"/>
    <w:rPr>
      <w:rFonts w:asciiTheme="minorHAnsi" w:eastAsiaTheme="minorHAnsi" w:hAnsiTheme="minorHAnsi" w:cs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delcomentari">
    <w:name w:val="annotation subject"/>
    <w:basedOn w:val="Textdecomentari"/>
    <w:next w:val="Textdecomentari"/>
    <w:link w:val="TemadelcomentariCar"/>
    <w:rsid w:val="007276BB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rsid w:val="007276BB"/>
    <w:rPr>
      <w:b/>
      <w:bCs/>
      <w:lang w:eastAsia="es-ES"/>
    </w:rPr>
  </w:style>
  <w:style w:type="paragraph" w:customStyle="1" w:styleId="Default">
    <w:name w:val="Default"/>
    <w:rsid w:val="007B31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Textdenotaalfinal">
    <w:name w:val="endnote text"/>
    <w:basedOn w:val="Normal"/>
    <w:link w:val="TextdenotaalfinalCar"/>
    <w:rsid w:val="00D07D80"/>
  </w:style>
  <w:style w:type="character" w:customStyle="1" w:styleId="TextdenotaalfinalCar">
    <w:name w:val="Text de nota al final Car"/>
    <w:basedOn w:val="Tipusdelletraperdefectedelpargraf"/>
    <w:link w:val="Textdenotaalfinal"/>
    <w:rsid w:val="00D07D80"/>
    <w:rPr>
      <w:lang w:eastAsia="es-ES"/>
    </w:rPr>
  </w:style>
  <w:style w:type="character" w:styleId="Refernciadenotaalfinal">
    <w:name w:val="endnote reference"/>
    <w:basedOn w:val="Tipusdelletraperdefectedelpargraf"/>
    <w:rsid w:val="00D07D80"/>
    <w:rPr>
      <w:vertAlign w:val="superscript"/>
    </w:rPr>
  </w:style>
  <w:style w:type="character" w:customStyle="1" w:styleId="Ttol1Car">
    <w:name w:val="Títol 1 Car"/>
    <w:basedOn w:val="Tipusdelletraperdefectedelpargraf"/>
    <w:link w:val="Ttol1"/>
    <w:rsid w:val="000C093F"/>
    <w:rPr>
      <w:rFonts w:asciiTheme="minorHAnsi" w:hAnsiTheme="minorHAnsi"/>
      <w:b/>
      <w:sz w:val="22"/>
      <w:lang w:eastAsia="es-ES"/>
    </w:rPr>
  </w:style>
  <w:style w:type="character" w:customStyle="1" w:styleId="Ttol2Car">
    <w:name w:val="Títol 2 Car"/>
    <w:basedOn w:val="Tipusdelletraperdefectedelpargraf"/>
    <w:link w:val="Ttol2"/>
    <w:rsid w:val="000C093F"/>
    <w:rPr>
      <w:rFonts w:asciiTheme="minorHAnsi" w:hAnsiTheme="minorHAnsi"/>
      <w:b/>
      <w:sz w:val="22"/>
      <w:lang w:eastAsia="es-ES"/>
    </w:rPr>
  </w:style>
  <w:style w:type="character" w:customStyle="1" w:styleId="Ttol3Car">
    <w:name w:val="Títol 3 Car"/>
    <w:basedOn w:val="Tipusdelletraperdefectedelpargraf"/>
    <w:link w:val="Ttol3"/>
    <w:rsid w:val="000C093F"/>
    <w:rPr>
      <w:rFonts w:asciiTheme="minorHAnsi" w:hAnsiTheme="minorHAnsi"/>
      <w:sz w:val="22"/>
      <w:lang w:eastAsia="es-ES"/>
    </w:rPr>
  </w:style>
  <w:style w:type="table" w:customStyle="1" w:styleId="Ombrejatmitj11">
    <w:name w:val="Ombrejat mitjà 11"/>
    <w:basedOn w:val="Taulanormal"/>
    <w:uiPriority w:val="63"/>
    <w:rsid w:val="000C093F"/>
    <w:rPr>
      <w:rFonts w:ascii="Calibri" w:eastAsia="Calibri" w:hAnsi="Calibri"/>
      <w:sz w:val="22"/>
      <w:szCs w:val="22"/>
      <w:lang w:val="es-ES" w:eastAsia="es-E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aragraph">
    <w:name w:val="paragraph"/>
    <w:basedOn w:val="Normal"/>
    <w:rsid w:val="00F82CE6"/>
    <w:pPr>
      <w:spacing w:before="100" w:beforeAutospacing="1" w:after="100" w:afterAutospacing="1"/>
    </w:pPr>
    <w:rPr>
      <w:sz w:val="24"/>
      <w:szCs w:val="24"/>
      <w:lang w:eastAsia="ca-ES"/>
    </w:rPr>
  </w:style>
  <w:style w:type="character" w:customStyle="1" w:styleId="normaltextrun">
    <w:name w:val="normaltextrun"/>
    <w:basedOn w:val="Tipusdelletraperdefectedelpargraf"/>
    <w:rsid w:val="00F82CE6"/>
  </w:style>
  <w:style w:type="character" w:customStyle="1" w:styleId="eop">
    <w:name w:val="eop"/>
    <w:basedOn w:val="Tipusdelletraperdefectedelpargraf"/>
    <w:rsid w:val="00F82CE6"/>
  </w:style>
  <w:style w:type="paragraph" w:styleId="NormalWeb">
    <w:name w:val="Normal (Web)"/>
    <w:basedOn w:val="Normal"/>
    <w:uiPriority w:val="99"/>
    <w:semiHidden/>
    <w:unhideWhenUsed/>
    <w:rsid w:val="008233E3"/>
    <w:pPr>
      <w:spacing w:before="100" w:beforeAutospacing="1" w:after="100" w:afterAutospacing="1"/>
    </w:pPr>
    <w:rPr>
      <w:sz w:val="24"/>
      <w:szCs w:val="24"/>
      <w:lang w:val="es-ES"/>
    </w:rPr>
  </w:style>
  <w:style w:type="character" w:styleId="Textennegreta">
    <w:name w:val="Strong"/>
    <w:basedOn w:val="Tipusdelletraperdefectedelpargraf"/>
    <w:uiPriority w:val="22"/>
    <w:qFormat/>
    <w:rsid w:val="008233E3"/>
    <w:rPr>
      <w:b/>
      <w:bCs/>
    </w:rPr>
  </w:style>
  <w:style w:type="paragraph" w:customStyle="1" w:styleId="Textocentral">
    <w:name w:val="Texto central"/>
    <w:basedOn w:val="Normal"/>
    <w:link w:val="TextocentralCar"/>
    <w:qFormat/>
    <w:rsid w:val="00A879D3"/>
    <w:pPr>
      <w:spacing w:after="240" w:line="288" w:lineRule="auto"/>
      <w:jc w:val="both"/>
    </w:pPr>
    <w:rPr>
      <w:rFonts w:ascii="Calibri" w:hAnsi="Calibri"/>
      <w:sz w:val="24"/>
      <w:szCs w:val="24"/>
      <w:lang w:eastAsia="ca-ES"/>
    </w:rPr>
  </w:style>
  <w:style w:type="character" w:customStyle="1" w:styleId="TextocentralCar">
    <w:name w:val="Texto central Car"/>
    <w:link w:val="Textocentral"/>
    <w:rsid w:val="00A879D3"/>
    <w:rPr>
      <w:rFonts w:ascii="Calibri" w:hAnsi="Calibri"/>
      <w:sz w:val="24"/>
      <w:szCs w:val="24"/>
    </w:rPr>
  </w:style>
  <w:style w:type="character" w:customStyle="1" w:styleId="PargrafdellistaCar">
    <w:name w:val="Paràgraf de llista Car"/>
    <w:link w:val="Pargrafdellista"/>
    <w:uiPriority w:val="34"/>
    <w:rsid w:val="00C81CC2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234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54721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2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3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7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457894819e5044e2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7b9e86a2bd654b24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501usbg\Downloads\1%20Informe%20de%20motivaci&#243;%20necessitats_PS_SERVEIS_DGCP%20(1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F3FDF25B90C4AB8B49CDE89D97260" ma:contentTypeVersion="26" ma:contentTypeDescription="Crea un document nou" ma:contentTypeScope="" ma:versionID="2809dbe7f054434d893dc1408f2efa0a">
  <xsd:schema xmlns:xsd="http://www.w3.org/2001/XMLSchema" xmlns:xs="http://www.w3.org/2001/XMLSchema" xmlns:p="http://schemas.microsoft.com/office/2006/metadata/properties" xmlns:ns2="6a9906d8-7354-4b2d-a694-b1e5ee9da8e0" xmlns:ns3="e0ed6653-2567-4b65-ac99-fef63f114098" targetNamespace="http://schemas.microsoft.com/office/2006/metadata/properties" ma:root="true" ma:fieldsID="0dcd66edeb5231353e4d414735e6b6f6" ns2:_="" ns3:_="">
    <xsd:import namespace="6a9906d8-7354-4b2d-a694-b1e5ee9da8e0"/>
    <xsd:import namespace="e0ed6653-2567-4b65-ac99-fef63f114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sion" minOccurs="0"/>
                <xsd:element ref="ns2:ObservacionsCAD" minOccurs="0"/>
                <xsd:element ref="ns2:observacionsSUM" minOccurs="0"/>
                <xsd:element ref="ns2:T_x00e8_cnic_x002f_a" minOccurs="0"/>
                <xsd:element ref="ns2:_Flow_SignoffStatus" minOccurs="0"/>
                <xsd:element ref="ns2:DataentradaCAD" minOccurs="0"/>
                <xsd:element ref="ns2:datarespostaCAD" minOccurs="0"/>
                <xsd:element ref="ns2:OBSVESTATLICITACI_x00d3_" minOccurs="0"/>
                <xsd:element ref="ns2:GestorCAD" minOccurs="0"/>
                <xsd:element ref="ns2:N_x002e_COMANDA" minOccurs="0"/>
                <xsd:element ref="ns2:Codimateri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06d8-7354-4b2d-a694-b1e5ee9d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revision" ma:index="21" nillable="true" ma:displayName="revision" ma:format="Dropdown" ma:internalName="revision">
      <xsd:simpleType>
        <xsd:restriction base="dms:Text">
          <xsd:maxLength value="255"/>
        </xsd:restriction>
      </xsd:simpleType>
    </xsd:element>
    <xsd:element name="ObservacionsCAD" ma:index="22" nillable="true" ma:displayName="Observacions CAD DOC INICI" ma:format="Dropdown" ma:internalName="ObservacionsCAD">
      <xsd:simpleType>
        <xsd:restriction base="dms:Note">
          <xsd:maxLength value="255"/>
        </xsd:restriction>
      </xsd:simpleType>
    </xsd:element>
    <xsd:element name="observacionsSUM" ma:index="23" nillable="true" ma:displayName="observacions SERVEI PROMOTOR" ma:description="Necessitem que ens valideu aquest plec que es el primer que faig. De serveis CAP II.  A aquest plec li afegirem un estat d'amidaments amb quantitats i preus." ma:format="Dropdown" ma:internalName="observacionsSUM">
      <xsd:simpleType>
        <xsd:restriction base="dms:Note">
          <xsd:maxLength value="255"/>
        </xsd:restriction>
      </xsd:simpleType>
    </xsd:element>
    <xsd:element name="T_x00e8_cnic_x002f_a" ma:index="24" nillable="true" ma:displayName="Tècnic/a" ma:description="Helena" ma:format="Dropdown" ma:list="UserInfo" ma:SharePointGroup="0" ma:internalName="T_x00e8_cnic_x002f_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25" nillable="true" ma:displayName="Estat PPT/MJ document incials" ma:format="Dropdown" ma:internalName="_x0024_Resources_x003a_core_x002c_Signoff_Status">
      <xsd:simpleType>
        <xsd:restriction base="dms:Choice">
          <xsd:enumeration value="admès a tramit"/>
          <xsd:enumeration value="pendent de correccions"/>
          <xsd:enumeration value="no admès per error"/>
          <xsd:enumeration value="no admès per manca e documentació"/>
          <xsd:enumeration value="pendent revisió"/>
        </xsd:restriction>
      </xsd:simpleType>
    </xsd:element>
    <xsd:element name="DataentradaCAD" ma:index="26" nillable="true" ma:displayName="Data entrada CAD" ma:format="DateOnly" ma:internalName="DataentradaCAD">
      <xsd:simpleType>
        <xsd:restriction base="dms:DateTime"/>
      </xsd:simpleType>
    </xsd:element>
    <xsd:element name="datarespostaCAD" ma:index="27" nillable="true" ma:displayName="data resposta CAD" ma:format="DateOnly" ma:internalName="datarespostaCAD">
      <xsd:simpleType>
        <xsd:restriction base="dms:DateTime"/>
      </xsd:simpleType>
    </xsd:element>
    <xsd:element name="OBSVESTATLICITACI_x00d3_" ma:index="28" nillable="true" ma:displayName="OBSV ESTAT LICITACIÓ" ma:format="Dropdown" ma:internalName="OBSVESTATLICITACI_x00d3_">
      <xsd:simpleType>
        <xsd:restriction base="dms:Note">
          <xsd:maxLength value="255"/>
        </xsd:restriction>
      </xsd:simpleType>
    </xsd:element>
    <xsd:element name="GestorCAD" ma:index="29" nillable="true" ma:displayName="Gestor CAD" ma:format="Dropdown" ma:list="UserInfo" ma:SharePointGroup="0" ma:internalName="GestorC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_x002e_COMANDA" ma:index="30" nillable="true" ma:displayName="N. COMANDA" ma:decimals="0" ma:format="Dropdown" ma:internalName="N_x002e_COMANDA" ma:percentage="FALSE">
      <xsd:simpleType>
        <xsd:restriction base="dms:Number"/>
      </xsd:simpleType>
    </xsd:element>
    <xsd:element name="Codimaterial" ma:index="31" nillable="true" ma:displayName="Codi material" ma:format="Dropdown" ma:internalName="Codimateria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6653-2567-4b65-ac99-fef63f1140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88673f0-37a7-420b-a58f-167b269443b9}" ma:internalName="TaxCatchAll" ma:showField="CatchAllData" ma:web="e0ed6653-2567-4b65-ac99-fef63f114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CAD xmlns="6a9906d8-7354-4b2d-a694-b1e5ee9da8e0" xsi:nil="true"/>
    <GestorCAD xmlns="6a9906d8-7354-4b2d-a694-b1e5ee9da8e0">
      <UserInfo>
        <DisplayName/>
        <AccountId xsi:nil="true"/>
        <AccountType/>
      </UserInfo>
    </GestorCAD>
    <observacionsSUM xmlns="6a9906d8-7354-4b2d-a694-b1e5ee9da8e0" xsi:nil="true"/>
    <OBSVESTATLICITACI_x00d3_ xmlns="6a9906d8-7354-4b2d-a694-b1e5ee9da8e0" xsi:nil="true"/>
    <Codimaterial xmlns="6a9906d8-7354-4b2d-a694-b1e5ee9da8e0" xsi:nil="true"/>
    <N_x002e_COMANDA xmlns="6a9906d8-7354-4b2d-a694-b1e5ee9da8e0" xsi:nil="true"/>
    <revision xmlns="6a9906d8-7354-4b2d-a694-b1e5ee9da8e0" xsi:nil="true"/>
    <T_x00e8_cnic_x002f_a xmlns="6a9906d8-7354-4b2d-a694-b1e5ee9da8e0">
      <UserInfo>
        <DisplayName/>
        <AccountId xsi:nil="true"/>
        <AccountType/>
      </UserInfo>
    </T_x00e8_cnic_x002f_a>
    <lcf76f155ced4ddcb4097134ff3c332f xmlns="6a9906d8-7354-4b2d-a694-b1e5ee9da8e0">
      <Terms xmlns="http://schemas.microsoft.com/office/infopath/2007/PartnerControls"/>
    </lcf76f155ced4ddcb4097134ff3c332f>
    <TaxCatchAll xmlns="e0ed6653-2567-4b65-ac99-fef63f114098" xsi:nil="true"/>
    <_Flow_SignoffStatus xmlns="6a9906d8-7354-4b2d-a694-b1e5ee9da8e0" xsi:nil="true"/>
    <datarespostaCAD xmlns="6a9906d8-7354-4b2d-a694-b1e5ee9da8e0" xsi:nil="true"/>
    <DataentradaCAD xmlns="6a9906d8-7354-4b2d-a694-b1e5ee9da8e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5D697-4861-411F-8168-F8FE92829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906d8-7354-4b2d-a694-b1e5ee9da8e0"/>
    <ds:schemaRef ds:uri="e0ed6653-2567-4b65-ac99-fef63f114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3A5807-DECE-48D3-A486-C2FE825319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F44FE5-F764-4A7E-B105-277DD790CE8C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http://www.w3.org/XML/1998/namespace"/>
    <ds:schemaRef ds:uri="e0ed6653-2567-4b65-ac99-fef63f114098"/>
    <ds:schemaRef ds:uri="http://purl.org/dc/elements/1.1/"/>
    <ds:schemaRef ds:uri="http://schemas.openxmlformats.org/package/2006/metadata/core-properties"/>
    <ds:schemaRef ds:uri="6a9906d8-7354-4b2d-a694-b1e5ee9da8e0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5BC12CE-14F6-4D5F-801D-253BAD188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 Informe de motivació necessitats_PS_SERVEIS_DGCP (1)</Template>
  <TotalTime>1</TotalTime>
  <Pages>1</Pages>
  <Words>225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Memòria justificativa PO</vt:lpstr>
    </vt:vector>
  </TitlesOfParts>
  <Company>ICS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Memòria justificativa PO</dc:title>
  <dc:creator>Bandeira Garcia, Sergio</dc:creator>
  <cp:lastModifiedBy>Bosch Coll, Nuria</cp:lastModifiedBy>
  <cp:revision>2</cp:revision>
  <cp:lastPrinted>2026-02-24T11:42:00Z</cp:lastPrinted>
  <dcterms:created xsi:type="dcterms:W3CDTF">2026-02-25T13:21:00Z</dcterms:created>
  <dcterms:modified xsi:type="dcterms:W3CDTF">2026-02-25T13:21:00Z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0x010100E5AF3FDF25B90C4AB8B49CDE89D97260</vt:lpwstr>
  </property>
  <property fmtid="{D5CDD505-2E9C-101B-9397-08002B2CF9AE}" pid="3" name="MediaServiceImageTags">
    <vt:lpwstr/>
  </property>
</Properties>
</file>